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9CF04" w14:textId="77777777" w:rsidR="00AF2DB8" w:rsidRDefault="00AF2DB8" w:rsidP="00AF2D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WESTECOTE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A77BC65" w14:textId="77777777" w:rsidR="00AF2DB8" w:rsidRDefault="00AF2DB8" w:rsidP="00AF2D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E8356C4" w14:textId="77777777" w:rsidR="00AF2DB8" w:rsidRDefault="00AF2DB8" w:rsidP="00AF2DB8">
      <w:pPr>
        <w:pStyle w:val="NoSpacing"/>
        <w:rPr>
          <w:rFonts w:cs="Times New Roman"/>
          <w:szCs w:val="24"/>
        </w:rPr>
      </w:pPr>
    </w:p>
    <w:p w14:paraId="6FA48294" w14:textId="77777777" w:rsidR="00AF2DB8" w:rsidRDefault="00AF2DB8" w:rsidP="00AF2DB8">
      <w:pPr>
        <w:pStyle w:val="NoSpacing"/>
        <w:rPr>
          <w:rFonts w:cs="Times New Roman"/>
          <w:szCs w:val="24"/>
        </w:rPr>
      </w:pPr>
    </w:p>
    <w:p w14:paraId="15325EC1" w14:textId="77777777" w:rsidR="00AF2DB8" w:rsidRDefault="00AF2DB8" w:rsidP="00AF2D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to his first tonsure in the chapel below the manor of Clyst,</w:t>
      </w:r>
    </w:p>
    <w:p w14:paraId="4869D6AC" w14:textId="77777777" w:rsidR="00AF2DB8" w:rsidRDefault="00AF2DB8" w:rsidP="00AF2D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Devon.</w:t>
      </w:r>
    </w:p>
    <w:p w14:paraId="1F5D660B" w14:textId="77777777" w:rsidR="00AF2DB8" w:rsidRDefault="00AF2DB8" w:rsidP="00AF2D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D207A81" w14:textId="77777777" w:rsidR="00AF2DB8" w:rsidRDefault="00AF2DB8" w:rsidP="00AF2DB8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42087DC8" w14:textId="77777777" w:rsidR="00AF2DB8" w:rsidRDefault="00AF2DB8" w:rsidP="00AF2DB8">
      <w:pPr>
        <w:pStyle w:val="NoSpacing"/>
        <w:rPr>
          <w:rFonts w:cs="Times New Roman"/>
          <w:szCs w:val="24"/>
        </w:rPr>
      </w:pPr>
    </w:p>
    <w:p w14:paraId="5ACE301B" w14:textId="77777777" w:rsidR="00AF2DB8" w:rsidRDefault="00AF2DB8" w:rsidP="00AF2DB8">
      <w:pPr>
        <w:pStyle w:val="NoSpacing"/>
        <w:rPr>
          <w:rFonts w:cs="Times New Roman"/>
          <w:szCs w:val="24"/>
        </w:rPr>
      </w:pPr>
    </w:p>
    <w:p w14:paraId="33185C78" w14:textId="77777777" w:rsidR="00AF2DB8" w:rsidRDefault="00AF2DB8" w:rsidP="00AF2D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2CBE6A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3FC53" w14:textId="77777777" w:rsidR="00AF2DB8" w:rsidRDefault="00AF2DB8" w:rsidP="009139A6">
      <w:r>
        <w:separator/>
      </w:r>
    </w:p>
  </w:endnote>
  <w:endnote w:type="continuationSeparator" w:id="0">
    <w:p w14:paraId="4C5BE263" w14:textId="77777777" w:rsidR="00AF2DB8" w:rsidRDefault="00AF2D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A6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88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1A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C66F" w14:textId="77777777" w:rsidR="00AF2DB8" w:rsidRDefault="00AF2DB8" w:rsidP="009139A6">
      <w:r>
        <w:separator/>
      </w:r>
    </w:p>
  </w:footnote>
  <w:footnote w:type="continuationSeparator" w:id="0">
    <w:p w14:paraId="4B608917" w14:textId="77777777" w:rsidR="00AF2DB8" w:rsidRDefault="00AF2D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A3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C78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8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B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2DB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A241D"/>
  <w15:chartTrackingRefBased/>
  <w15:docId w15:val="{3E46DFEE-B907-45DD-BEC8-57AC950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2023-10-13T08:19:00Z</dcterms:created>
  <dcterms:modified xsi:type="dcterms:W3CDTF">2023-10-13T08:19:00Z</dcterms:modified>
</cp:coreProperties>
</file>